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4B04617E" w:rsidR="00AB61CF" w:rsidRDefault="007F720D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F959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EF73BD" w:rsidRPr="00EF73B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DOKLADOVÁ ČÁST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9DD6D" w14:textId="77777777" w:rsidR="00100903" w:rsidRDefault="00100903">
      <w:r>
        <w:separator/>
      </w:r>
    </w:p>
  </w:endnote>
  <w:endnote w:type="continuationSeparator" w:id="0">
    <w:p w14:paraId="32860C06" w14:textId="77777777" w:rsidR="00100903" w:rsidRDefault="0010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DAFB5" w14:textId="77777777" w:rsidR="00100903" w:rsidRDefault="00100903">
      <w:r>
        <w:separator/>
      </w:r>
    </w:p>
  </w:footnote>
  <w:footnote w:type="continuationSeparator" w:id="0">
    <w:p w14:paraId="697BC8DC" w14:textId="77777777" w:rsidR="00100903" w:rsidRDefault="00100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0903"/>
    <w:rsid w:val="0010580C"/>
    <w:rsid w:val="00124A52"/>
    <w:rsid w:val="0013377C"/>
    <w:rsid w:val="001769D4"/>
    <w:rsid w:val="00181498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271FD"/>
    <w:rsid w:val="00334A2C"/>
    <w:rsid w:val="003A001B"/>
    <w:rsid w:val="003A1A57"/>
    <w:rsid w:val="003C0D71"/>
    <w:rsid w:val="003C5217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31616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0F45"/>
    <w:rsid w:val="007138CA"/>
    <w:rsid w:val="00714424"/>
    <w:rsid w:val="00735E31"/>
    <w:rsid w:val="007476B8"/>
    <w:rsid w:val="00754C2D"/>
    <w:rsid w:val="00766471"/>
    <w:rsid w:val="00772A42"/>
    <w:rsid w:val="007823BF"/>
    <w:rsid w:val="00786A31"/>
    <w:rsid w:val="007C02F0"/>
    <w:rsid w:val="007C0DE6"/>
    <w:rsid w:val="007C4F09"/>
    <w:rsid w:val="007D35E8"/>
    <w:rsid w:val="007F720D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74983"/>
    <w:rsid w:val="00F86E43"/>
    <w:rsid w:val="00F959E6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64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2020-12-05T02:02:00Z</dcterms:created>
  <dcterms:modified xsi:type="dcterms:W3CDTF">2020-12-05T02:03:00Z</dcterms:modified>
</cp:coreProperties>
</file>